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22478" w14:textId="77777777" w:rsidR="004E2A51" w:rsidRDefault="004E2A51" w:rsidP="004E2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BURTON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4B3DFA71" w14:textId="77777777" w:rsidR="004E2A51" w:rsidRDefault="004E2A51" w:rsidP="004E2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Lindsey, Lincolnshire.</w:t>
      </w:r>
    </w:p>
    <w:p w14:paraId="23BD9BCA" w14:textId="77777777" w:rsidR="004E2A51" w:rsidRDefault="004E2A51" w:rsidP="004E2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0E6CF3" w14:textId="77777777" w:rsidR="004E2A51" w:rsidRDefault="004E2A51" w:rsidP="004E2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67495" w14:textId="77777777" w:rsidR="004E2A51" w:rsidRDefault="004E2A51" w:rsidP="004E2A51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Lindsey the tax of a fifteenth and a tenth granted to the King at the last Parliament.</w:t>
      </w:r>
    </w:p>
    <w:p w14:paraId="2B63247D" w14:textId="77777777" w:rsidR="004E2A51" w:rsidRDefault="004E2A51" w:rsidP="004E2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157B9745" w14:textId="77777777" w:rsidR="004E2A51" w:rsidRDefault="004E2A51" w:rsidP="004E2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66ECF6" w14:textId="77777777" w:rsidR="004E2A51" w:rsidRDefault="004E2A51" w:rsidP="004E2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9D6A5E" w14:textId="77777777" w:rsidR="004E2A51" w:rsidRDefault="004E2A51" w:rsidP="004E2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p w14:paraId="64B8B9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E5497" w14:textId="77777777" w:rsidR="004E2A51" w:rsidRDefault="004E2A51" w:rsidP="009139A6">
      <w:r>
        <w:separator/>
      </w:r>
    </w:p>
  </w:endnote>
  <w:endnote w:type="continuationSeparator" w:id="0">
    <w:p w14:paraId="6D51E468" w14:textId="77777777" w:rsidR="004E2A51" w:rsidRDefault="004E2A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A2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0E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8A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5C27" w14:textId="77777777" w:rsidR="004E2A51" w:rsidRDefault="004E2A51" w:rsidP="009139A6">
      <w:r>
        <w:separator/>
      </w:r>
    </w:p>
  </w:footnote>
  <w:footnote w:type="continuationSeparator" w:id="0">
    <w:p w14:paraId="5187B58B" w14:textId="77777777" w:rsidR="004E2A51" w:rsidRDefault="004E2A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92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F0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E5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A51"/>
    <w:rsid w:val="000666E0"/>
    <w:rsid w:val="002510B7"/>
    <w:rsid w:val="004E2A5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DC0CB"/>
  <w15:chartTrackingRefBased/>
  <w15:docId w15:val="{B79002CA-1E30-41E5-A5DC-F8784BD2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2021-06-04T10:10:00Z</dcterms:created>
  <dcterms:modified xsi:type="dcterms:W3CDTF">2021-06-04T10:10:00Z</dcterms:modified>
</cp:coreProperties>
</file>